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C452E" w14:textId="77777777" w:rsidR="00283D19" w:rsidRDefault="00283D19" w:rsidP="00283D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OGLE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0B369FAD" w14:textId="77777777" w:rsidR="00283D19" w:rsidRDefault="00283D19" w:rsidP="00283D19">
      <w:pPr>
        <w:pStyle w:val="NoSpacing"/>
        <w:rPr>
          <w:rFonts w:cs="Times New Roman"/>
          <w:szCs w:val="24"/>
        </w:rPr>
      </w:pPr>
    </w:p>
    <w:p w14:paraId="49985889" w14:textId="77777777" w:rsidR="00283D19" w:rsidRDefault="00283D19" w:rsidP="00283D19">
      <w:pPr>
        <w:pStyle w:val="NoSpacing"/>
        <w:rPr>
          <w:rFonts w:cs="Times New Roman"/>
          <w:szCs w:val="24"/>
        </w:rPr>
      </w:pPr>
    </w:p>
    <w:p w14:paraId="74894B72" w14:textId="77777777" w:rsidR="00283D19" w:rsidRDefault="00283D19" w:rsidP="00283D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Oct.1457</w:t>
      </w:r>
      <w:r>
        <w:rPr>
          <w:rFonts w:cs="Times New Roman"/>
          <w:szCs w:val="24"/>
        </w:rPr>
        <w:tab/>
        <w:t>He was appointed controller of customs, collector of the subsidy on wools,</w:t>
      </w:r>
    </w:p>
    <w:p w14:paraId="52203FC9" w14:textId="77777777" w:rsidR="00283D19" w:rsidRDefault="00283D19" w:rsidP="00283D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hides and woolfells and the subsidy of tunnage and poundage in the </w:t>
      </w:r>
      <w:proofErr w:type="gramStart"/>
      <w:r>
        <w:rPr>
          <w:rFonts w:cs="Times New Roman"/>
          <w:szCs w:val="24"/>
        </w:rPr>
        <w:t>port</w:t>
      </w:r>
      <w:proofErr w:type="gramEnd"/>
      <w:r>
        <w:rPr>
          <w:rFonts w:cs="Times New Roman"/>
          <w:szCs w:val="24"/>
        </w:rPr>
        <w:t xml:space="preserve"> </w:t>
      </w:r>
    </w:p>
    <w:p w14:paraId="3A3BE719" w14:textId="77777777" w:rsidR="00283D19" w:rsidRDefault="00283D19" w:rsidP="00283D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Yarmouth, exercising the office in person.</w:t>
      </w:r>
    </w:p>
    <w:p w14:paraId="271D8532" w14:textId="77777777" w:rsidR="00283D19" w:rsidRDefault="00283D19" w:rsidP="00283D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p.328)</w:t>
      </w:r>
    </w:p>
    <w:p w14:paraId="328BA435" w14:textId="77777777" w:rsidR="00283D19" w:rsidRDefault="00283D19" w:rsidP="00283D19">
      <w:pPr>
        <w:pStyle w:val="NoSpacing"/>
        <w:rPr>
          <w:rFonts w:cs="Times New Roman"/>
          <w:szCs w:val="24"/>
        </w:rPr>
      </w:pPr>
    </w:p>
    <w:p w14:paraId="32276550" w14:textId="77777777" w:rsidR="00283D19" w:rsidRDefault="00283D19" w:rsidP="00283D19">
      <w:pPr>
        <w:pStyle w:val="NoSpacing"/>
        <w:rPr>
          <w:rFonts w:cs="Times New Roman"/>
          <w:szCs w:val="24"/>
        </w:rPr>
      </w:pPr>
    </w:p>
    <w:p w14:paraId="2C6682A8" w14:textId="77777777" w:rsidR="00283D19" w:rsidRDefault="00283D19" w:rsidP="00283D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318290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79ED" w14:textId="77777777" w:rsidR="00283D19" w:rsidRDefault="00283D19" w:rsidP="009139A6">
      <w:r>
        <w:separator/>
      </w:r>
    </w:p>
  </w:endnote>
  <w:endnote w:type="continuationSeparator" w:id="0">
    <w:p w14:paraId="1D33B31F" w14:textId="77777777" w:rsidR="00283D19" w:rsidRDefault="00283D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F6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B6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06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5EAF3" w14:textId="77777777" w:rsidR="00283D19" w:rsidRDefault="00283D19" w:rsidP="009139A6">
      <w:r>
        <w:separator/>
      </w:r>
    </w:p>
  </w:footnote>
  <w:footnote w:type="continuationSeparator" w:id="0">
    <w:p w14:paraId="13F99D5A" w14:textId="77777777" w:rsidR="00283D19" w:rsidRDefault="00283D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BD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1F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29D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19"/>
    <w:rsid w:val="000666E0"/>
    <w:rsid w:val="002510B7"/>
    <w:rsid w:val="00270799"/>
    <w:rsid w:val="00283D1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45AE"/>
  <w15:chartTrackingRefBased/>
  <w15:docId w15:val="{F2810DE5-C2D6-4B24-BA14-1E297738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2024-04-01T20:05:00Z</dcterms:created>
  <dcterms:modified xsi:type="dcterms:W3CDTF">2024-04-01T20:05:00Z</dcterms:modified>
</cp:coreProperties>
</file>